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E7D23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CLERK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fl.1439)</w:t>
      </w:r>
    </w:p>
    <w:p w14:paraId="159386E0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Cornhill Ward, London.</w:t>
      </w:r>
    </w:p>
    <w:p w14:paraId="57AA0D13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</w:p>
    <w:p w14:paraId="31C4799B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</w:p>
    <w:p w14:paraId="5979F1C5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Jul.1439</w:t>
      </w:r>
      <w:r>
        <w:rPr>
          <w:rFonts w:eastAsia="Times New Roman" w:cs="Times New Roman"/>
          <w:szCs w:val="24"/>
        </w:rPr>
        <w:tab/>
        <w:t>He was elected Beadle.</w:t>
      </w:r>
    </w:p>
    <w:p w14:paraId="363CF0D4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5AEFBBD2" w14:textId="77777777" w:rsidR="00FC0727" w:rsidRDefault="00FC0727" w:rsidP="00FC072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3A055A14" w14:textId="77777777" w:rsidR="00FC0727" w:rsidRDefault="00FC0727" w:rsidP="00FC0727">
      <w:pPr>
        <w:pStyle w:val="NoSpacing"/>
        <w:ind w:left="1440"/>
        <w:rPr>
          <w:rFonts w:eastAsia="Times New Roman" w:cs="Times New Roman"/>
          <w:szCs w:val="24"/>
        </w:rPr>
      </w:pPr>
    </w:p>
    <w:p w14:paraId="7A5D9597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</w:p>
    <w:p w14:paraId="7340CA5F" w14:textId="77777777" w:rsidR="00FC0727" w:rsidRDefault="00FC0727" w:rsidP="00FC072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October 2023</w:t>
      </w:r>
    </w:p>
    <w:p w14:paraId="27ACDB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5C43" w14:textId="77777777" w:rsidR="00FC0727" w:rsidRDefault="00FC0727" w:rsidP="009139A6">
      <w:r>
        <w:separator/>
      </w:r>
    </w:p>
  </w:endnote>
  <w:endnote w:type="continuationSeparator" w:id="0">
    <w:p w14:paraId="0E95E040" w14:textId="77777777" w:rsidR="00FC0727" w:rsidRDefault="00FC07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CA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A1D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58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8FAF" w14:textId="77777777" w:rsidR="00FC0727" w:rsidRDefault="00FC0727" w:rsidP="009139A6">
      <w:r>
        <w:separator/>
      </w:r>
    </w:p>
  </w:footnote>
  <w:footnote w:type="continuationSeparator" w:id="0">
    <w:p w14:paraId="14966C03" w14:textId="77777777" w:rsidR="00FC0727" w:rsidRDefault="00FC07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D3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52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615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72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2A3C3"/>
  <w15:chartTrackingRefBased/>
  <w15:docId w15:val="{0441ADF2-C74F-43A9-AA63-E6C6CD05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2023-10-28T18:59:00Z</dcterms:created>
  <dcterms:modified xsi:type="dcterms:W3CDTF">2023-10-28T18:59:00Z</dcterms:modified>
</cp:coreProperties>
</file>